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093B5" w14:textId="25E375D8" w:rsidR="002F4010" w:rsidRPr="00655E9C" w:rsidRDefault="00767292" w:rsidP="00090EBB">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lW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37D560FD" w:rsidR="00EC60B8" w:rsidRPr="00830247" w:rsidRDefault="00EC60B8" w:rsidP="00821DE8">
      <w:pPr>
        <w:pStyle w:val="ListParagraph"/>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7D291E">
        <w:t>3466</w:t>
      </w:r>
      <w:r w:rsidR="00300F8E" w:rsidRPr="009A3DB9">
        <w:t xml:space="preserve"> </w:t>
      </w:r>
      <w:r w:rsidR="00036BC4" w:rsidRPr="009A3DB9">
        <w:t>„</w:t>
      </w:r>
      <w:r w:rsidR="0054133E" w:rsidRPr="00215D8C">
        <w:t>Harvendusraie- ja kokkuveoteenuste tellimine Edela regioonis 202</w:t>
      </w:r>
      <w:r w:rsidR="00095B87">
        <w:t>5</w:t>
      </w:r>
      <w:r w:rsidR="0054133E" w:rsidRPr="00215D8C">
        <w:t>-</w:t>
      </w:r>
      <w:r w:rsidR="007D291E">
        <w:t>3</w:t>
      </w:r>
      <w:r w:rsidR="0054133E" w:rsidRPr="00215D8C">
        <w:t xml:space="preserve">“ (viitenumber </w:t>
      </w:r>
      <w:r w:rsidR="007D291E" w:rsidRPr="007D291E">
        <w:t>298536</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istParagraph"/>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istParagraph"/>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istParagraph"/>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istParagraph"/>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istParagraph"/>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istParagraph"/>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istParagraph"/>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istParagraph"/>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istParagraph"/>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istParagraph"/>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istParagraph"/>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istParagraph"/>
        <w:numPr>
          <w:ilvl w:val="1"/>
          <w:numId w:val="1"/>
        </w:numPr>
        <w:ind w:hanging="846"/>
        <w:jc w:val="both"/>
        <w:outlineLvl w:val="0"/>
      </w:pPr>
      <w:r w:rsidRPr="00830247">
        <w:t>Lisa 13/1 – Metsateede kasutamise hea tava.</w:t>
      </w:r>
    </w:p>
    <w:p w14:paraId="0D55B24B" w14:textId="77777777" w:rsidR="003437C1" w:rsidRDefault="003437C1" w:rsidP="003437C1">
      <w:pPr>
        <w:ind w:left="420"/>
        <w:jc w:val="both"/>
        <w:outlineLvl w:val="0"/>
        <w:rPr>
          <w:b/>
        </w:rPr>
      </w:pPr>
    </w:p>
    <w:p w14:paraId="661674FA" w14:textId="57EBD4F5" w:rsidR="00C212CB" w:rsidRPr="00830247" w:rsidRDefault="00410CB4" w:rsidP="00C212CB">
      <w:pPr>
        <w:numPr>
          <w:ilvl w:val="0"/>
          <w:numId w:val="1"/>
        </w:numPr>
        <w:jc w:val="both"/>
        <w:outlineLvl w:val="0"/>
        <w:rPr>
          <w:b/>
        </w:rPr>
      </w:pPr>
      <w:r w:rsidRPr="00830247">
        <w:rPr>
          <w:b/>
        </w:rPr>
        <w:lastRenderedPageBreak/>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istParagraph"/>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istParagraph"/>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istParagraph"/>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istParagraph"/>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istParagraph"/>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istParagraph"/>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w:t>
      </w:r>
      <w:r w:rsidR="004448AA" w:rsidRPr="00830247">
        <w:lastRenderedPageBreak/>
        <w:t xml:space="preserve">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istParagraph"/>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w:t>
      </w:r>
      <w:r w:rsidRPr="00830247">
        <w:rPr>
          <w:noProof/>
        </w:rPr>
        <w:lastRenderedPageBreak/>
        <w:t xml:space="preserve">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tüveste </w:t>
      </w:r>
      <w:r w:rsidRPr="00830247">
        <w:t xml:space="preserve">hakkimise järgselt </w:t>
      </w:r>
      <w:r w:rsidR="00D655FC" w:rsidRPr="00830247">
        <w:t xml:space="preserve">hakkimistulemuste alusel määratud raidmete ja </w:t>
      </w:r>
      <w:r w:rsidR="00D655FC" w:rsidRPr="00830247">
        <w:lastRenderedPageBreak/>
        <w:t xml:space="preserve">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istParagraph"/>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enne harvesteri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kasutatav tarkvara, kännutöötlemisseadme olemasolu, jär</w:t>
      </w:r>
      <w:r w:rsidR="00DA5E8F" w:rsidRPr="00513049">
        <w:t>kamisläbimõõt, väljalaske aasta</w:t>
      </w:r>
      <w:r w:rsidR="00A20AE1" w:rsidRPr="00513049">
        <w:t>, harvesteri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kokkuveomasina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androidID</w:t>
      </w:r>
      <w:r w:rsidR="00DC6910" w:rsidRPr="00513049">
        <w:t>, väljalaske aasta</w:t>
      </w:r>
      <w:r w:rsidR="000255C5" w:rsidRPr="00513049">
        <w:t>, kokkuveomasina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istParagraph"/>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istParagraph"/>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istParagraph"/>
        <w:numPr>
          <w:ilvl w:val="2"/>
          <w:numId w:val="1"/>
        </w:numPr>
        <w:ind w:hanging="1146"/>
        <w:jc w:val="both"/>
        <w:outlineLvl w:val="0"/>
      </w:pPr>
      <w:r w:rsidRPr="00830247">
        <w:lastRenderedPageBreak/>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istParagraph"/>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istParagraph"/>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11" w:history="1">
        <w:r w:rsidRPr="00830247">
          <w:rPr>
            <w:rStyle w:val="Hyperlink"/>
          </w:rPr>
          <w:t>http://rmkapps.rmk.ee/ad/download/ee.rmk.tractoroperator</w:t>
        </w:r>
      </w:hyperlink>
      <w:r w:rsidR="00CA68AA" w:rsidRPr="00830247">
        <w:rPr>
          <w:rStyle w:val="Hyperlink"/>
        </w:rPr>
        <w:t>;</w:t>
      </w:r>
    </w:p>
    <w:p w14:paraId="05E5D97A" w14:textId="46221F87" w:rsidR="007A6CA0" w:rsidRPr="00830247" w:rsidRDefault="00FF5CC7" w:rsidP="00710712">
      <w:pPr>
        <w:pStyle w:val="ListParagraph"/>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yperlink"/>
          </w:rPr>
          <w:t>http://rmkapps.rmk.ee/ad/download/ee.rmk.android.manuals</w:t>
        </w:r>
      </w:hyperlink>
      <w:r w:rsidR="00CA68AA" w:rsidRPr="00830247">
        <w:rPr>
          <w:rStyle w:val="Hyperlink"/>
        </w:rPr>
        <w:t>;</w:t>
      </w:r>
    </w:p>
    <w:p w14:paraId="114F7936" w14:textId="2F06F2B9" w:rsidR="00460419" w:rsidRPr="00830247" w:rsidRDefault="00A43388" w:rsidP="00150309">
      <w:pPr>
        <w:pStyle w:val="ListParagraph"/>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2B68A1" w:rsidP="00710712">
      <w:pPr>
        <w:pStyle w:val="ListParagraph"/>
        <w:ind w:left="1146"/>
        <w:jc w:val="both"/>
        <w:outlineLvl w:val="0"/>
      </w:pPr>
      <w:hyperlink r:id="rId13" w:history="1">
        <w:r w:rsidRPr="00830247">
          <w:rPr>
            <w:rStyle w:val="Hyperlink"/>
          </w:rPr>
          <w:t>http://rmkapps.rmk.ee/ad/download/ee.rmk.android.apps.amk</w:t>
        </w:r>
      </w:hyperlink>
      <w:r w:rsidRPr="00830247">
        <w:t>.</w:t>
      </w:r>
    </w:p>
    <w:p w14:paraId="55DB6B30" w14:textId="3770D1EF" w:rsidR="003C5E75" w:rsidRPr="00830247" w:rsidRDefault="00E828F6" w:rsidP="003C5E75">
      <w:pPr>
        <w:pStyle w:val="ListParagraph"/>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istParagraph"/>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istParagraph"/>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istParagraph"/>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istParagraph"/>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istParagraph"/>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istParagraph"/>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istParagraph"/>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istParagraph"/>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istParagraph"/>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istParagraph"/>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istParagraph"/>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istParagraph"/>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istParagraph"/>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istParagraph"/>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istParagraph"/>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istParagraph"/>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59C7426B" w:rsidR="00F34471" w:rsidRPr="00830247" w:rsidRDefault="006B411E" w:rsidP="003C5E75">
      <w:pPr>
        <w:pStyle w:val="ListParagraph"/>
        <w:numPr>
          <w:ilvl w:val="1"/>
          <w:numId w:val="1"/>
        </w:numPr>
        <w:ind w:hanging="846"/>
        <w:jc w:val="both"/>
        <w:outlineLvl w:val="0"/>
      </w:pPr>
      <w:r w:rsidRPr="00830247">
        <w:t>varusta</w:t>
      </w:r>
      <w:r w:rsidR="00EF6C7B" w:rsidRPr="00830247">
        <w:t>d</w:t>
      </w:r>
      <w:r w:rsidRPr="00830247">
        <w:t xml:space="preserve">a tarkvarade arenemisel </w:t>
      </w:r>
      <w:r w:rsidR="003B043D" w:rsidRPr="00215D8C">
        <w:t xml:space="preserve">ja riistvara nõuete muutumisel lepinguperioodil </w:t>
      </w:r>
      <w:r w:rsidRPr="00830247">
        <w:t xml:space="preserve">harvesteride ja kokkuveomasinate arvutid ja raietööliste kasutuses oleva riistvara kaasajastatud </w:t>
      </w:r>
      <w:r w:rsidR="00925A75" w:rsidRPr="00215D8C">
        <w:t>tark- ja riistvaraga</w:t>
      </w:r>
      <w:r w:rsidRPr="00830247">
        <w:t>;</w:t>
      </w:r>
    </w:p>
    <w:p w14:paraId="237E0230" w14:textId="77777777" w:rsidR="00410CB4" w:rsidRPr="00830247" w:rsidRDefault="00410CB4" w:rsidP="003C5E75">
      <w:pPr>
        <w:pStyle w:val="ListParagraph"/>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istParagraph"/>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istParagraph"/>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istParagraph"/>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istParagraph"/>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istParagraph"/>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istParagraph"/>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istParagraph"/>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istParagraph"/>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istParagraph"/>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istParagraph"/>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istParagraph"/>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istParagraph"/>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7D5D61F5" w:rsidR="00A86F80" w:rsidRPr="00830247" w:rsidRDefault="00CA68AA" w:rsidP="00972FAA">
      <w:pPr>
        <w:pStyle w:val="ListParagraph"/>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w:t>
      </w:r>
      <w:r w:rsidR="009919A4">
        <w:rPr>
          <w:b/>
        </w:rPr>
        <w:t>30</w:t>
      </w:r>
      <w:r w:rsidR="00972FAA" w:rsidRPr="00513049">
        <w:rPr>
          <w:b/>
        </w:rPr>
        <w:t>;</w:t>
      </w:r>
    </w:p>
    <w:p w14:paraId="1DC65D34" w14:textId="538890C9" w:rsidR="00A549A6" w:rsidRPr="00830247" w:rsidRDefault="009C5679" w:rsidP="003C5E75">
      <w:pPr>
        <w:pStyle w:val="ListParagraph"/>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istParagraph"/>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istParagraph"/>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istParagraph"/>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istParagraph"/>
        <w:numPr>
          <w:ilvl w:val="0"/>
          <w:numId w:val="1"/>
        </w:numPr>
        <w:jc w:val="both"/>
        <w:outlineLvl w:val="0"/>
        <w:rPr>
          <w:b/>
        </w:rPr>
      </w:pPr>
      <w:r w:rsidRPr="00830247">
        <w:rPr>
          <w:b/>
        </w:rPr>
        <w:t>Sanktsioonid</w:t>
      </w:r>
    </w:p>
    <w:p w14:paraId="0E6A886D" w14:textId="65D79E43" w:rsidR="00410CB4" w:rsidRPr="00830247" w:rsidRDefault="00037D72" w:rsidP="003C5E75">
      <w:pPr>
        <w:pStyle w:val="ListParagraph"/>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istParagraph"/>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istParagraph"/>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istParagraph"/>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istParagraph"/>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istParagraph"/>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istParagraph"/>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istParagraph"/>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istParagraph"/>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istParagraph"/>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istParagraph"/>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istParagraph"/>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istParagraph"/>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istParagraph"/>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istParagraph"/>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istParagraph"/>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istParagraph"/>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istParagraph"/>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istParagraph"/>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istParagraph"/>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istParagraph"/>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istParagraph"/>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istParagraph"/>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istParagraph"/>
        <w:ind w:left="846"/>
        <w:jc w:val="both"/>
        <w:outlineLvl w:val="0"/>
      </w:pPr>
    </w:p>
    <w:p w14:paraId="7B647444" w14:textId="50184A91" w:rsidR="00824FAA" w:rsidRPr="00E910AB" w:rsidRDefault="00824FAA" w:rsidP="003C5E75">
      <w:pPr>
        <w:pStyle w:val="ListParagraph"/>
        <w:numPr>
          <w:ilvl w:val="0"/>
          <w:numId w:val="1"/>
        </w:numPr>
        <w:jc w:val="both"/>
        <w:outlineLvl w:val="0"/>
      </w:pPr>
      <w:r w:rsidRPr="00E910AB">
        <w:rPr>
          <w:b/>
          <w:bCs/>
        </w:rPr>
        <w:t>Lepingu kehtivus, lõppemine ja lõpetamine</w:t>
      </w:r>
      <w:r w:rsidRPr="00E910AB">
        <w:rPr>
          <w:b/>
        </w:rPr>
        <w:t xml:space="preserve"> </w:t>
      </w:r>
    </w:p>
    <w:p w14:paraId="57CD3FB3" w14:textId="66005B0E" w:rsidR="00824FAA" w:rsidRPr="00E910AB" w:rsidRDefault="00824FAA" w:rsidP="003C5E75">
      <w:pPr>
        <w:pStyle w:val="ListParagraph"/>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30.06.20</w:t>
      </w:r>
      <w:r w:rsidR="003437C1">
        <w:t>30</w:t>
      </w:r>
      <w:r w:rsidR="008076BB" w:rsidRPr="00E910AB">
        <w:t xml:space="preserve"> või kuni maksimaalse kogumaksumuse täitumiseni. </w:t>
      </w:r>
    </w:p>
    <w:p w14:paraId="56FC6FF9" w14:textId="6EB4C56F"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istParagraph"/>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istParagraph"/>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istParagraph"/>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istParagraph"/>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istParagraph"/>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istParagraph"/>
        <w:numPr>
          <w:ilvl w:val="0"/>
          <w:numId w:val="1"/>
        </w:numPr>
        <w:jc w:val="both"/>
        <w:outlineLvl w:val="0"/>
        <w:rPr>
          <w:b/>
        </w:rPr>
      </w:pPr>
      <w:r w:rsidRPr="00830247">
        <w:rPr>
          <w:b/>
        </w:rPr>
        <w:t>Teadete edastamine</w:t>
      </w:r>
    </w:p>
    <w:p w14:paraId="630264B5" w14:textId="77777777" w:rsidR="00230C16" w:rsidRPr="00830247" w:rsidRDefault="00230C16" w:rsidP="003C5E75">
      <w:pPr>
        <w:pStyle w:val="ListParagraph"/>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istParagraph"/>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istParagraph"/>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istParagraph"/>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istParagraph"/>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istParagraph"/>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istParagraph"/>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istParagraph"/>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Pr="00830247">
        <w:t>jõustuvad pärast allkirjastamist mõlema poole poolt või poolte poolt kirjalikult määratud tähtajal.</w:t>
      </w:r>
    </w:p>
    <w:p w14:paraId="604D1FDB" w14:textId="4EC718B1" w:rsidR="008A54E9" w:rsidRPr="00830247" w:rsidRDefault="00462DDA" w:rsidP="008A54E9">
      <w:pPr>
        <w:pStyle w:val="ListParagraph"/>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istParagraph"/>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y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00000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00000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istParagraph"/>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122ECF96" w:rsidR="00824FAA" w:rsidRPr="00830247" w:rsidRDefault="0002252B" w:rsidP="007633AC">
      <w:pPr>
        <w:pStyle w:val="ListParagraph"/>
        <w:numPr>
          <w:ilvl w:val="0"/>
          <w:numId w:val="22"/>
        </w:numPr>
        <w:jc w:val="both"/>
      </w:pPr>
      <w:r w:rsidRPr="00830247">
        <w:t>Käesoleva lisaga t</w:t>
      </w:r>
      <w:r w:rsidR="00824FAA" w:rsidRPr="00830247">
        <w:t xml:space="preserve">öövõtja kinnitab, et on suuteline kalendrikuus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00000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TableGrid"/>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Content>
          <w:r w:rsidRPr="00830247">
            <w:t>[Vali kuupäev]</w:t>
          </w:r>
        </w:sdtContent>
      </w:sdt>
      <w:r w:rsidRPr="00830247">
        <w:t xml:space="preserve"> kehtiv „</w:t>
      </w:r>
      <w:r w:rsidR="001B30E8" w:rsidRPr="00830247">
        <w:t>Energiapuidu k</w:t>
      </w:r>
      <w:r w:rsidRPr="00830247">
        <w:t>okkuveo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x,xxx</w:t>
            </w:r>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TableGrid"/>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TableGrid"/>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000000"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lW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istParagraph"/>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Heading3"/>
      </w:pPr>
    </w:p>
    <w:p w14:paraId="2F230211" w14:textId="77777777" w:rsidR="002367B3" w:rsidRPr="00830247" w:rsidRDefault="002367B3">
      <w:pPr>
        <w:pStyle w:val="Heading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lW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04568A07">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0FF6A64D">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BodyTex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BodyTex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BodyTex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BodyText"/>
        <w:numPr>
          <w:ilvl w:val="0"/>
          <w:numId w:val="13"/>
        </w:numPr>
        <w:spacing w:after="0"/>
        <w:ind w:left="0" w:firstLine="0"/>
        <w:jc w:val="both"/>
      </w:pPr>
      <w:r w:rsidRPr="00830247">
        <w:t>kahjustamata ja terved;</w:t>
      </w:r>
    </w:p>
    <w:p w14:paraId="06A6F098" w14:textId="77777777" w:rsidR="002E023B" w:rsidRPr="00830247" w:rsidRDefault="002E023B" w:rsidP="002E023B">
      <w:pPr>
        <w:pStyle w:val="BodyTex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BodyText"/>
      </w:pPr>
    </w:p>
    <w:p w14:paraId="42668BFA" w14:textId="77777777" w:rsidR="002E023B" w:rsidRPr="00830247" w:rsidRDefault="002E023B" w:rsidP="002E023B">
      <w:pPr>
        <w:pStyle w:val="BodyTex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BodyTex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BodyTex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BodyText"/>
        <w:numPr>
          <w:ilvl w:val="0"/>
          <w:numId w:val="14"/>
        </w:numPr>
        <w:spacing w:after="0"/>
        <w:ind w:left="0" w:firstLine="0"/>
        <w:jc w:val="both"/>
      </w:pPr>
      <w:r w:rsidRPr="00830247">
        <w:t>kahjustamata ja terved;</w:t>
      </w:r>
    </w:p>
    <w:p w14:paraId="27AAEE08" w14:textId="77777777" w:rsidR="002E023B" w:rsidRPr="00830247" w:rsidRDefault="002E023B" w:rsidP="002E023B">
      <w:pPr>
        <w:pStyle w:val="BodyTex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BodyTex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lW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lW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Puiduveoki, hakkuri,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r w:rsidRPr="00830247">
              <w:rPr>
                <w:sz w:val="20"/>
                <w:szCs w:val="20"/>
              </w:rPr>
              <w:t>Demaskeerivat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TableGrid"/>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Harvesteri maksimaalne laius standardkompleksusel,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r w:rsidRPr="003406F4">
              <w:t>Harvesteril lubatud kasutada rataste asemel ka ainult roomikuid ehk roomikutega harvester. Muud tingimused samad mis ratastega harvesteril</w:t>
            </w:r>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Harvesteri tarkvara peab vastama General StanForD standardile (teiste hulgas peab saama töödelda, saata ning vastu võtta *.prd, *.apt, *.pri, *.kau, *.ktr, hqc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harvesteri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Harvesteri tarkvara peab võimaldama harvesteri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Harvesteri tarkvara väljundfailid peavad olema avatavad SilviA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r w:rsidRPr="003406F4">
              <w:t>Harvesteridel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r w:rsidRPr="003406F4">
              <w:t>Kokkuveomasinal lubatud kasutada rataste asemel ka ainult roomikuid ehk roomikutega kokkuveomasin</w:t>
            </w:r>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r w:rsidRPr="003406F4">
              <w:t>Kokkuveomasina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r w:rsidRPr="003406F4">
              <w:t>Kokkuveomasina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r w:rsidRPr="003406F4">
              <w:t>Kokkuveomasina maksimaalne tühimass kg standardkomplektsusel, kui tegemist roomik kokkuveomasinaga</w:t>
            </w:r>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r w:rsidRPr="003406F4">
              <w:t>Kokkuveomasina maksimaalne laius standardkompleksusel,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r w:rsidRPr="003406F4">
              <w:t>Kokkuveomasina maksimaalne laius standardkompleksusel,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r w:rsidRPr="003406F4">
              <w:t>Kokkuveomasina maksimaalne laius standardkomplektsusel, kui tegemist on roomik kokkuveomasinaga,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r w:rsidRPr="003406F4">
              <w:t>Kokkuveoks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r w:rsidRPr="003406F4">
              <w:t>Kokkuveoks kasutatava põllumajandusliku traktori tagarehvide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9919A4" w:rsidRDefault="008919C2">
            <w:r w:rsidRPr="009919A4">
              <w:t>Kokkuveomasin</w:t>
            </w:r>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9919A4" w:rsidRDefault="008919C2" w:rsidP="003A746E">
            <w:r w:rsidRPr="009919A4">
              <w:t>Kokkuveoks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9919A4" w:rsidRDefault="008919C2" w:rsidP="00A62E35">
            <w:pPr>
              <w:ind w:firstLineChars="100" w:firstLine="240"/>
              <w:jc w:val="center"/>
            </w:pPr>
            <w:r w:rsidRPr="009919A4">
              <w:t>450</w:t>
            </w:r>
          </w:p>
        </w:tc>
      </w:tr>
      <w:tr w:rsidR="000E60BF" w:rsidRPr="003406F4" w14:paraId="2E448C3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tcPr>
          <w:p w14:paraId="035BA99D" w14:textId="5DF8EDBC" w:rsidR="000E60BF" w:rsidRPr="009919A4" w:rsidRDefault="000E60BF">
            <w:r w:rsidRPr="009919A4">
              <w:t>Kokkuveomasin</w:t>
            </w:r>
          </w:p>
        </w:tc>
        <w:tc>
          <w:tcPr>
            <w:tcW w:w="5245" w:type="dxa"/>
            <w:tcBorders>
              <w:top w:val="nil"/>
              <w:left w:val="nil"/>
              <w:bottom w:val="single" w:sz="4" w:space="0" w:color="auto"/>
              <w:right w:val="single" w:sz="4" w:space="0" w:color="auto"/>
            </w:tcBorders>
            <w:shd w:val="clear" w:color="auto" w:fill="auto"/>
            <w:vAlign w:val="center"/>
          </w:tcPr>
          <w:p w14:paraId="6E86ACEC" w14:textId="5CE00BC6" w:rsidR="000E60BF" w:rsidRPr="009919A4" w:rsidRDefault="000E60BF" w:rsidP="003A746E">
            <w:r w:rsidRPr="009919A4">
              <w:t>Forvarderi minimaalne rehvi laius, mm</w:t>
            </w:r>
          </w:p>
        </w:tc>
        <w:tc>
          <w:tcPr>
            <w:tcW w:w="1842" w:type="dxa"/>
            <w:tcBorders>
              <w:top w:val="nil"/>
              <w:left w:val="nil"/>
              <w:bottom w:val="single" w:sz="4" w:space="0" w:color="auto"/>
              <w:right w:val="single" w:sz="4" w:space="0" w:color="auto"/>
            </w:tcBorders>
            <w:shd w:val="clear" w:color="auto" w:fill="auto"/>
            <w:noWrap/>
            <w:vAlign w:val="center"/>
          </w:tcPr>
          <w:p w14:paraId="3FA4BF1D" w14:textId="28F33C71" w:rsidR="000E60BF" w:rsidRPr="009919A4" w:rsidRDefault="000E60BF" w:rsidP="00A62E35">
            <w:pPr>
              <w:ind w:firstLineChars="100" w:firstLine="240"/>
              <w:jc w:val="center"/>
            </w:pPr>
            <w:r w:rsidRPr="009919A4">
              <w:t>500</w:t>
            </w:r>
          </w:p>
        </w:tc>
      </w:tr>
      <w:tr w:rsidR="003406F4" w:rsidRPr="003406F4" w14:paraId="0C452A3E" w14:textId="77777777" w:rsidTr="009919A4">
        <w:trPr>
          <w:trHeight w:val="7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9919A4" w:rsidRDefault="008919C2">
            <w:r w:rsidRPr="009919A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9919A4" w:rsidRDefault="008919C2" w:rsidP="003A746E">
            <w:r w:rsidRPr="009919A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9919A4" w:rsidRDefault="008919C2" w:rsidP="00A62E35">
            <w:pPr>
              <w:ind w:firstLineChars="100" w:firstLine="240"/>
              <w:jc w:val="center"/>
            </w:pPr>
            <w:r w:rsidRPr="009919A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Kasutada puidu kokkuveol forvardereid</w:t>
            </w:r>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5B9BA58" w14:textId="2620FCC8" w:rsidR="008919C2" w:rsidRPr="003406F4" w:rsidRDefault="008919C2" w:rsidP="003A746E">
            <w:r w:rsidRPr="003406F4">
              <w:t>Kasutada puidu kokkuveoks kohandatud põllumajanduslikku traktorit*</w:t>
            </w:r>
            <w:r w:rsidR="005C4401">
              <w: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4E4AC97F" w:rsidR="008919C2" w:rsidRPr="003406F4" w:rsidRDefault="005C4401" w:rsidP="00A62E35">
            <w:pPr>
              <w:ind w:firstLineChars="100" w:firstLine="240"/>
              <w:jc w:val="center"/>
            </w:pPr>
            <w:r>
              <w:t>ei</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r w:rsidRPr="003406F4">
              <w:t xml:space="preserve">Kokkuveomasin peab olema varustatud minimaalselt Android </w:t>
            </w:r>
            <w:r w:rsidRPr="003406F4">
              <w:rPr>
                <w:b/>
                <w:bCs/>
              </w:rPr>
              <w:t>10.0</w:t>
            </w:r>
            <w:r w:rsidRPr="003406F4">
              <w:t xml:space="preserve"> tarkvara omava tahvelarvutiga, millega võimalik iga koorma järgselt teatada kokkuveetud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r w:rsidRPr="003406F4">
              <w:t>Kokkuveomasinatel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r w:rsidRPr="003406F4">
              <w:t>Kokkuveomasina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r w:rsidRPr="003406F4">
              <w:t>Kokkuveomasin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r w:rsidRPr="003406F4">
              <w:t>Kokkuveomasina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TableGrid"/>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20C0D759"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176ECBFE" w:rsidR="00F73E0F" w:rsidRPr="00830247" w:rsidRDefault="00F73E0F">
      <w:pPr>
        <w:spacing w:after="200" w:line="276" w:lineRule="auto"/>
        <w:rPr>
          <w:b/>
          <w:lang w:eastAsia="en-US"/>
        </w:rPr>
      </w:pPr>
    </w:p>
    <w:sectPr w:rsidR="00F73E0F" w:rsidRPr="00830247"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3F64D" w14:textId="77777777" w:rsidR="00201A2A" w:rsidRDefault="00201A2A" w:rsidP="002061B6">
      <w:r>
        <w:separator/>
      </w:r>
    </w:p>
  </w:endnote>
  <w:endnote w:type="continuationSeparator" w:id="0">
    <w:p w14:paraId="04202AE8" w14:textId="77777777" w:rsidR="00201A2A" w:rsidRDefault="00201A2A" w:rsidP="002061B6">
      <w:r>
        <w:continuationSeparator/>
      </w:r>
    </w:p>
  </w:endnote>
  <w:endnote w:type="continuationNotice" w:id="1">
    <w:p w14:paraId="57722EE0" w14:textId="77777777" w:rsidR="00201A2A" w:rsidRDefault="00201A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919DE" w14:textId="77777777" w:rsidR="00201A2A" w:rsidRDefault="00201A2A" w:rsidP="002061B6">
      <w:r>
        <w:separator/>
      </w:r>
    </w:p>
  </w:footnote>
  <w:footnote w:type="continuationSeparator" w:id="0">
    <w:p w14:paraId="691BE059" w14:textId="77777777" w:rsidR="00201A2A" w:rsidRDefault="00201A2A" w:rsidP="002061B6">
      <w:r>
        <w:continuationSeparator/>
      </w:r>
    </w:p>
  </w:footnote>
  <w:footnote w:type="continuationNotice" w:id="1">
    <w:p w14:paraId="17D63627" w14:textId="77777777" w:rsidR="00201A2A" w:rsidRDefault="00201A2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6E37"/>
    <w:rsid w:val="00067104"/>
    <w:rsid w:val="000714B0"/>
    <w:rsid w:val="00072435"/>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5B8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4F35"/>
    <w:rsid w:val="000D544E"/>
    <w:rsid w:val="000D5748"/>
    <w:rsid w:val="000D7FA5"/>
    <w:rsid w:val="000E4DE2"/>
    <w:rsid w:val="000E60BF"/>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1A2A"/>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7C1"/>
    <w:rsid w:val="00343970"/>
    <w:rsid w:val="00356435"/>
    <w:rsid w:val="00362853"/>
    <w:rsid w:val="00364F20"/>
    <w:rsid w:val="00365B01"/>
    <w:rsid w:val="0036651B"/>
    <w:rsid w:val="00367E5C"/>
    <w:rsid w:val="00371475"/>
    <w:rsid w:val="0037243C"/>
    <w:rsid w:val="00372909"/>
    <w:rsid w:val="00380D0C"/>
    <w:rsid w:val="0038108A"/>
    <w:rsid w:val="003810F9"/>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043D"/>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D7808"/>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4401"/>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60D0"/>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5A5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291E"/>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4DE"/>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5A75"/>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19A4"/>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29A7"/>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10AD"/>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0E24"/>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19E0"/>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396A"/>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37A19"/>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753D1D"/>
    <w:rPr>
      <w:color w:val="605E5C"/>
      <w:shd w:val="clear" w:color="auto" w:fill="E1DFDD"/>
    </w:rPr>
  </w:style>
  <w:style w:type="table" w:customStyle="1" w:styleId="TableGrid1">
    <w:name w:val="Table Grid1"/>
    <w:basedOn w:val="TableNormal"/>
    <w:next w:val="TableGrid"/>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PlaceholderTex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PlaceholderTex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PlaceholderTex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PlaceholderTex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PlaceholderTex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PlaceholderTex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PlaceholderTex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PlaceholderTex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PlaceholderTex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PlaceholderTex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PlaceholderTex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PlaceholderTex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PlaceholderTex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PlaceholderTex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PlaceholderTex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PlaceholderTex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PlaceholderTex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PlaceholderTex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PlaceholderTex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PlaceholderTex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PlaceholderTex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PlaceholderTex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PlaceholderTex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PlaceholderTex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PlaceholderTex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PlaceholderTex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PlaceholderTex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PlaceholderTex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PlaceholderTex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E74FC"/>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160D0"/>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54DE"/>
    <w:rsid w:val="00906FE7"/>
    <w:rsid w:val="0092035C"/>
    <w:rsid w:val="009354C6"/>
    <w:rsid w:val="0093570B"/>
    <w:rsid w:val="00971C5E"/>
    <w:rsid w:val="0097738A"/>
    <w:rsid w:val="00991E54"/>
    <w:rsid w:val="009C483A"/>
    <w:rsid w:val="009C7277"/>
    <w:rsid w:val="009F7893"/>
    <w:rsid w:val="00A129A7"/>
    <w:rsid w:val="00A25C9A"/>
    <w:rsid w:val="00A31795"/>
    <w:rsid w:val="00A724F2"/>
    <w:rsid w:val="00A76551"/>
    <w:rsid w:val="00A907C9"/>
    <w:rsid w:val="00AB1355"/>
    <w:rsid w:val="00AD4251"/>
    <w:rsid w:val="00AD4DE6"/>
    <w:rsid w:val="00BA04B9"/>
    <w:rsid w:val="00C31448"/>
    <w:rsid w:val="00C505BE"/>
    <w:rsid w:val="00CE5B37"/>
    <w:rsid w:val="00D57453"/>
    <w:rsid w:val="00DB61B1"/>
    <w:rsid w:val="00DC3398"/>
    <w:rsid w:val="00DD3E2D"/>
    <w:rsid w:val="00DE4F27"/>
    <w:rsid w:val="00E047A0"/>
    <w:rsid w:val="00E139A6"/>
    <w:rsid w:val="00E403F7"/>
    <w:rsid w:val="00E54528"/>
    <w:rsid w:val="00E65F76"/>
    <w:rsid w:val="00E71A2A"/>
    <w:rsid w:val="00F0396A"/>
    <w:rsid w:val="00F06D8E"/>
    <w:rsid w:val="00F10EAD"/>
    <w:rsid w:val="00F37A19"/>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3.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4.xml><?xml version="1.0" encoding="utf-8"?>
<ds:datastoreItem xmlns:ds="http://schemas.openxmlformats.org/officeDocument/2006/customXml" ds:itemID="{D84A57EC-0338-48D7-896D-CB3AEB8149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76</TotalTime>
  <Pages>58</Pages>
  <Words>14147</Words>
  <Characters>82053</Characters>
  <Application>Microsoft Office Word</Application>
  <DocSecurity>0</DocSecurity>
  <Lines>683</Lines>
  <Paragraphs>192</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96008</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21</cp:revision>
  <cp:lastPrinted>2021-08-11T08:14:00Z</cp:lastPrinted>
  <dcterms:created xsi:type="dcterms:W3CDTF">2024-05-30T06:17:00Z</dcterms:created>
  <dcterms:modified xsi:type="dcterms:W3CDTF">2025-07-30T05:56:00Z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